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Telford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Telford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Telford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Telford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Telford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Telford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52.8% </w:t>
      </w:r>
      <w:r w:rsidRPr="004747BF">
        <w:rPr>
          <w:rFonts w:ascii="Libre Franklin Light" w:eastAsia="Times New Roman" w:hAnsi="Libre Franklin Light" w:cs="Calibri Light"/>
        </w:rPr>
        <w:t xml:space="preserve">of those respondents classified as PGSI 8+ in Telford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Telford is estimated to be </w:t>
      </w:r>
      <w:r w:rsidRPr="00773DF7">
        <w:rPr>
          <w:rFonts w:ascii="Libre Franklin Light" w:eastAsia="Times New Roman" w:hAnsi="Libre Franklin Light" w:cs="Calibri Light"/>
          <w:b/>
          <w:bCs/>
          <w:color w:val="C45911" w:themeColor="accent2" w:themeShade="BF"/>
        </w:rPr>
        <w:t xml:space="preserve">£2,221,376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Telford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Telford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Telford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Telford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el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Telford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el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Telford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Telford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el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Telford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Telford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Telford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Telford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Telford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Telford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£2,221,376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Telford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£36,183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£748,276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£53,604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£15,076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£27,639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£1,340,598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£2,221,376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Telford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Telford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Telford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Telford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Telford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Telford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Telford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Telford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Telford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Telford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Telford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Telford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E2431B8-87A0-4D14-B9C9-228A7FA91A7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